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Y="877"/>
        <w:tblW w:w="1518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91"/>
        <w:gridCol w:w="2693"/>
        <w:gridCol w:w="6663"/>
        <w:gridCol w:w="1701"/>
        <w:gridCol w:w="1559"/>
        <w:gridCol w:w="12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0" w:hRule="atLeast"/>
        </w:trPr>
        <w:tc>
          <w:tcPr>
            <w:tcW w:w="1518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eastAsia="黑体"/>
                <w:b w:val="0"/>
                <w:bCs/>
                <w:sz w:val="36"/>
                <w:szCs w:val="36"/>
              </w:rPr>
              <w:t>2018年度二级单位领导班子履职尽责工作项目清单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0647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单位（盖章）：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wordWrap w:val="0"/>
              <w:ind w:firstLine="280" w:firstLineChars="100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填报时间：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  <w:t>**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1" w:hRule="atLeast"/>
        </w:trPr>
        <w:tc>
          <w:tcPr>
            <w:tcW w:w="1291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项目类别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663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目标任务、工作措施和工作成效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责任人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完成时间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1291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 w:val="24"/>
              </w:rPr>
              <w:t>党建工作</w:t>
            </w:r>
          </w:p>
        </w:tc>
        <w:tc>
          <w:tcPr>
            <w:tcW w:w="269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663" w:type="dxa"/>
            <w:vAlign w:val="center"/>
          </w:tcPr>
          <w:p>
            <w:pPr>
              <w:spacing w:line="46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1291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 w:val="24"/>
              </w:rPr>
              <w:t>。。。</w:t>
            </w:r>
          </w:p>
        </w:tc>
        <w:tc>
          <w:tcPr>
            <w:tcW w:w="269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663" w:type="dxa"/>
            <w:vAlign w:val="center"/>
          </w:tcPr>
          <w:p>
            <w:pPr>
              <w:spacing w:line="40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1291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 w:val="24"/>
              </w:rPr>
              <w:t>行政工作</w:t>
            </w:r>
          </w:p>
        </w:tc>
        <w:tc>
          <w:tcPr>
            <w:tcW w:w="269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663" w:type="dxa"/>
            <w:vAlign w:val="center"/>
          </w:tcPr>
          <w:p>
            <w:pPr>
              <w:spacing w:line="40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1291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 w:val="24"/>
              </w:rPr>
              <w:t>。。。</w:t>
            </w:r>
          </w:p>
        </w:tc>
        <w:tc>
          <w:tcPr>
            <w:tcW w:w="269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663" w:type="dxa"/>
            <w:vAlign w:val="center"/>
          </w:tcPr>
          <w:p>
            <w:pPr>
              <w:spacing w:line="40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1291" w:type="dxa"/>
          </w:tcPr>
          <w:p>
            <w:pPr>
              <w:jc w:val="center"/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 w:val="24"/>
              </w:rPr>
              <w:t>。。。</w:t>
            </w:r>
          </w:p>
        </w:tc>
        <w:tc>
          <w:tcPr>
            <w:tcW w:w="269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663" w:type="dxa"/>
            <w:vAlign w:val="center"/>
          </w:tcPr>
          <w:p>
            <w:pPr>
              <w:spacing w:line="40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1291" w:type="dxa"/>
          </w:tcPr>
          <w:p>
            <w:pPr>
              <w:jc w:val="center"/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 w:val="24"/>
              </w:rPr>
              <w:t>。。。</w:t>
            </w:r>
          </w:p>
        </w:tc>
        <w:tc>
          <w:tcPr>
            <w:tcW w:w="269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663" w:type="dxa"/>
            <w:vAlign w:val="center"/>
          </w:tcPr>
          <w:p>
            <w:pPr>
              <w:spacing w:line="40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1291" w:type="dxa"/>
          </w:tcPr>
          <w:p>
            <w:pPr>
              <w:jc w:val="center"/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 w:val="24"/>
              </w:rPr>
              <w:t>。。。</w:t>
            </w:r>
          </w:p>
        </w:tc>
        <w:tc>
          <w:tcPr>
            <w:tcW w:w="269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663" w:type="dxa"/>
            <w:vAlign w:val="center"/>
          </w:tcPr>
          <w:p>
            <w:pPr>
              <w:spacing w:line="40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1291" w:type="dxa"/>
          </w:tcPr>
          <w:p>
            <w:pPr>
              <w:jc w:val="center"/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 w:val="24"/>
              </w:rPr>
              <w:t>。。。</w:t>
            </w:r>
          </w:p>
        </w:tc>
        <w:tc>
          <w:tcPr>
            <w:tcW w:w="269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6663" w:type="dxa"/>
            <w:vAlign w:val="center"/>
          </w:tcPr>
          <w:p>
            <w:pPr>
              <w:spacing w:line="400" w:lineRule="exact"/>
              <w:ind w:firstLine="482" w:firstLineChars="200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1291" w:type="dxa"/>
          </w:tcPr>
          <w:p>
            <w:pPr>
              <w:jc w:val="center"/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 w:val="24"/>
              </w:rPr>
              <w:t>。。。</w:t>
            </w:r>
          </w:p>
        </w:tc>
        <w:tc>
          <w:tcPr>
            <w:tcW w:w="269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6663" w:type="dxa"/>
            <w:vAlign w:val="center"/>
          </w:tcPr>
          <w:p>
            <w:pPr>
              <w:spacing w:line="400" w:lineRule="exact"/>
              <w:ind w:firstLine="482" w:firstLineChars="200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15183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备注：项目类别总数不超过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项，内容言简意赅，双面打印。</w:t>
            </w:r>
          </w:p>
        </w:tc>
      </w:tr>
    </w:tbl>
    <w:p/>
    <w:sectPr>
      <w:footerReference r:id="rId3" w:type="default"/>
      <w:pgSz w:w="16838" w:h="11906" w:orient="landscape"/>
      <w:pgMar w:top="720" w:right="720" w:bottom="720" w:left="72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0278"/>
    <w:rsid w:val="000B7382"/>
    <w:rsid w:val="001122B5"/>
    <w:rsid w:val="00180B3B"/>
    <w:rsid w:val="001B056F"/>
    <w:rsid w:val="001C7ABF"/>
    <w:rsid w:val="002119E1"/>
    <w:rsid w:val="00241693"/>
    <w:rsid w:val="00254A2D"/>
    <w:rsid w:val="00257ABC"/>
    <w:rsid w:val="003C08A1"/>
    <w:rsid w:val="00435948"/>
    <w:rsid w:val="004C53C8"/>
    <w:rsid w:val="004F1BDF"/>
    <w:rsid w:val="00530278"/>
    <w:rsid w:val="00534D89"/>
    <w:rsid w:val="00577E68"/>
    <w:rsid w:val="005A21E1"/>
    <w:rsid w:val="005E469D"/>
    <w:rsid w:val="006761E4"/>
    <w:rsid w:val="006D2310"/>
    <w:rsid w:val="006F44B3"/>
    <w:rsid w:val="00715D64"/>
    <w:rsid w:val="0073000B"/>
    <w:rsid w:val="009751A3"/>
    <w:rsid w:val="009A42A5"/>
    <w:rsid w:val="009A4503"/>
    <w:rsid w:val="00A74051"/>
    <w:rsid w:val="00B85A2C"/>
    <w:rsid w:val="00CB56FC"/>
    <w:rsid w:val="00D07208"/>
    <w:rsid w:val="00D62955"/>
    <w:rsid w:val="00DE0C88"/>
    <w:rsid w:val="00EB6A38"/>
    <w:rsid w:val="00ED7C98"/>
    <w:rsid w:val="00F50A5C"/>
    <w:rsid w:val="00F52E08"/>
    <w:rsid w:val="00FB1A01"/>
    <w:rsid w:val="00FD1245"/>
    <w:rsid w:val="00FF60B0"/>
    <w:rsid w:val="29DA1DAE"/>
    <w:rsid w:val="48CB0768"/>
    <w:rsid w:val="6773517D"/>
    <w:rsid w:val="7731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Footer Char"/>
    <w:basedOn w:val="4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31</Words>
  <Characters>178</Characters>
  <Lines>0</Lines>
  <Paragraphs>0</Paragraphs>
  <TotalTime>1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2016-12-14T05:54:00Z</dcterms:created>
  <dc:creator>clovercool</dc:creator>
  <cp:lastModifiedBy>李宇奇</cp:lastModifiedBy>
  <dcterms:modified xsi:type="dcterms:W3CDTF">2018-12-27T02:24:55Z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